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20F" w:rsidRPr="00513FE6" w:rsidRDefault="0077520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20F" w:rsidRPr="00513FE6" w:rsidRDefault="007752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7520F" w:rsidRPr="00513FE6" w:rsidRDefault="0077520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7520F" w:rsidRPr="00513FE6" w:rsidRDefault="007752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7520F" w:rsidRDefault="0077520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7520F" w:rsidRPr="00E40E79" w:rsidRDefault="0077520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77520F" w:rsidRPr="00513FE6" w:rsidRDefault="0077520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2870</w:t>
      </w:r>
    </w:p>
    <w:p w:rsidR="0077520F" w:rsidRPr="003C0768" w:rsidRDefault="0077520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7520F" w:rsidRPr="00E40E79" w:rsidRDefault="0077520F" w:rsidP="00B05BA8">
      <w:pPr>
        <w:rPr>
          <w:rFonts w:ascii="Century" w:hAnsi="Century"/>
          <w:sz w:val="18"/>
          <w:szCs w:val="26"/>
          <w:lang w:val="uk-UA"/>
        </w:rPr>
      </w:pPr>
    </w:p>
    <w:p w:rsidR="0077520F" w:rsidRPr="003C0768" w:rsidRDefault="007752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Цапу Петру-Афанасію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7520F" w:rsidRPr="00E40E79" w:rsidRDefault="0077520F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77520F" w:rsidRPr="003C0768" w:rsidRDefault="0077520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Цапу Петру-Афанасію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7520F" w:rsidRPr="003C0768" w:rsidRDefault="0077520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7520F" w:rsidRDefault="0077520F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Цапу Петру-Афанасію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36,6339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4620983400:04:000:0250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77520F" w:rsidRPr="007C76DF" w:rsidRDefault="007752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Цапу Петру-Афанасію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7520F" w:rsidRPr="003C0768" w:rsidRDefault="007752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7520F" w:rsidRPr="003C0768" w:rsidRDefault="007752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77520F" w:rsidRDefault="0077520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7520F" w:rsidRPr="003C0768" w:rsidRDefault="0077520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7520F" w:rsidRDefault="0077520F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77520F" w:rsidSect="0077520F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7520F" w:rsidRPr="003C0768" w:rsidRDefault="007752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7520F" w:rsidRPr="003C0768" w:rsidSect="0077520F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7520F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4863CA8-1617-4379-80F9-D39A8C3B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2311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